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51DBB1B8" w:rsidR="008841E3" w:rsidRPr="003B5F20" w:rsidRDefault="00AD429D" w:rsidP="0020489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202А_</w:t>
            </w:r>
            <w:r w:rsidR="0020489E">
              <w:rPr>
                <w:b/>
                <w:sz w:val="26"/>
                <w:szCs w:val="26"/>
                <w:lang w:val="en-US"/>
              </w:rPr>
              <w:t>399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1CA2DA44" w:rsidR="008841E3" w:rsidRPr="003B5F20" w:rsidRDefault="00646B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46B2A">
              <w:rPr>
                <w:b/>
                <w:sz w:val="26"/>
                <w:szCs w:val="26"/>
              </w:rPr>
              <w:t>2400216</w:t>
            </w:r>
          </w:p>
        </w:tc>
      </w:tr>
    </w:tbl>
    <w:p w14:paraId="06D7164F" w14:textId="6D664288" w:rsidR="00B426AE" w:rsidRDefault="00B426AE" w:rsidP="00BB314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</w:t>
      </w:r>
      <w:r w:rsidR="00BB3142">
        <w:rPr>
          <w:sz w:val="26"/>
          <w:szCs w:val="26"/>
        </w:rPr>
        <w:t>_____________________________</w:t>
      </w:r>
      <w:r>
        <w:rPr>
          <w:sz w:val="26"/>
          <w:szCs w:val="26"/>
        </w:rPr>
        <w:t xml:space="preserve">__________________________________ </w:t>
      </w:r>
    </w:p>
    <w:p w14:paraId="047F84BB" w14:textId="320D4079" w:rsidR="00B426AE" w:rsidRDefault="00B426AE" w:rsidP="00B426A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14:paraId="2B13BDF8" w14:textId="28587240" w:rsidR="00B426AE" w:rsidRDefault="00B426AE" w:rsidP="00B426A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 /_____________ </w:t>
      </w:r>
    </w:p>
    <w:p w14:paraId="2F6BAA3D" w14:textId="67B73EFA" w:rsidR="00B426AE" w:rsidRDefault="00B426AE" w:rsidP="00B426AE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 20_____ г.</w:t>
      </w:r>
    </w:p>
    <w:p w14:paraId="506EA327" w14:textId="77777777" w:rsidR="00B426AE" w:rsidRDefault="00B426AE" w:rsidP="00B426AE"/>
    <w:p w14:paraId="34D40EC3" w14:textId="77777777" w:rsidR="008841E3" w:rsidRPr="003B5F20" w:rsidRDefault="008841E3"/>
    <w:p w14:paraId="34D40EC4" w14:textId="77777777" w:rsidR="008841E3" w:rsidRPr="003B5F20" w:rsidRDefault="008841E3">
      <w:bookmarkStart w:id="0" w:name="_GoBack"/>
      <w:bookmarkEnd w:id="0"/>
    </w:p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173A8C38" w:rsidR="008841E3" w:rsidRPr="00002699" w:rsidRDefault="00C50AE4">
      <w:pPr>
        <w:ind w:firstLine="0"/>
        <w:jc w:val="center"/>
        <w:rPr>
          <w:b/>
          <w:bCs/>
          <w:sz w:val="26"/>
          <w:szCs w:val="26"/>
        </w:rPr>
      </w:pPr>
      <w:r w:rsidRPr="00002699">
        <w:rPr>
          <w:b/>
          <w:bCs/>
          <w:sz w:val="26"/>
          <w:szCs w:val="26"/>
        </w:rPr>
        <w:t>на поставку</w:t>
      </w:r>
      <w:r w:rsidR="00002699" w:rsidRPr="00002699">
        <w:rPr>
          <w:b/>
          <w:bCs/>
          <w:sz w:val="26"/>
          <w:szCs w:val="26"/>
        </w:rPr>
        <w:t xml:space="preserve"> </w:t>
      </w:r>
      <w:r w:rsidR="00002699" w:rsidRPr="007E5C2A">
        <w:rPr>
          <w:b/>
          <w:bCs/>
          <w:sz w:val="26"/>
          <w:szCs w:val="26"/>
        </w:rPr>
        <w:t>линейной арматуры и гасителей вибрации</w:t>
      </w:r>
    </w:p>
    <w:p w14:paraId="364E2482" w14:textId="47C3338B" w:rsidR="000508BF" w:rsidRDefault="00DB23D7" w:rsidP="00C50AE4">
      <w:pPr>
        <w:spacing w:line="276" w:lineRule="auto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</w:t>
      </w:r>
      <w:r w:rsidR="00646B2A" w:rsidRPr="00646B2A">
        <w:rPr>
          <w:b/>
          <w:bCs/>
          <w:sz w:val="26"/>
          <w:szCs w:val="26"/>
        </w:rPr>
        <w:t>Муфта соединительная ИГУР И-МС-ЦТ5/8</w:t>
      </w:r>
      <w:r>
        <w:rPr>
          <w:b/>
          <w:bCs/>
          <w:sz w:val="26"/>
          <w:szCs w:val="26"/>
        </w:rPr>
        <w:t xml:space="preserve">) </w:t>
      </w:r>
      <w:r>
        <w:rPr>
          <w:b/>
          <w:sz w:val="26"/>
          <w:szCs w:val="26"/>
        </w:rPr>
        <w:t>(или эквивалент) Лот № 202A</w:t>
      </w:r>
    </w:p>
    <w:p w14:paraId="257834D2" w14:textId="77777777" w:rsidR="00646B2A" w:rsidRDefault="00646B2A" w:rsidP="00C50AE4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14:paraId="1D600596" w14:textId="77777777" w:rsidR="004F629F" w:rsidRDefault="004F629F" w:rsidP="004F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24BCC3BF" w14:textId="77777777" w:rsidR="0020489E" w:rsidRPr="00973ADE" w:rsidRDefault="0020489E" w:rsidP="0020489E">
      <w:pPr>
        <w:pStyle w:val="ad"/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3ADE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таблицы:</w:t>
      </w:r>
    </w:p>
    <w:p w14:paraId="46C3CDD1" w14:textId="60BB987A" w:rsidR="00764B72" w:rsidRPr="00B84365" w:rsidRDefault="00270396" w:rsidP="00764B72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 wp14:anchorId="7E1EADEE" wp14:editId="33569AF4">
            <wp:extent cx="1895475" cy="2152650"/>
            <wp:effectExtent l="0" t="0" r="9525" b="0"/>
            <wp:docPr id="3" name="Рисунок 3" descr="C:\Users\onischenko.ma\Desktop\bimlib2f8052973bc80005ae75563261dcc0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nischenko.ma\Desktop\bimlib2f8052973bc80005ae75563261dcc02d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473" cy="2154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4B72" w:rsidRPr="00764B72">
        <w:rPr>
          <w:sz w:val="24"/>
          <w:szCs w:val="24"/>
        </w:rPr>
        <w:t xml:space="preserve"> </w:t>
      </w:r>
      <w:r w:rsidR="00764B72" w:rsidRPr="00E477C5">
        <w:rPr>
          <w:sz w:val="24"/>
          <w:szCs w:val="24"/>
        </w:rPr>
        <w:t>Таблица:</w:t>
      </w:r>
    </w:p>
    <w:p w14:paraId="6DCA54FB" w14:textId="4A0AC2A6" w:rsidR="00002699" w:rsidRDefault="00002699" w:rsidP="00002699">
      <w:pPr>
        <w:tabs>
          <w:tab w:val="left" w:pos="993"/>
        </w:tabs>
        <w:spacing w:line="276" w:lineRule="auto"/>
        <w:jc w:val="center"/>
        <w:rPr>
          <w:b/>
          <w:bCs/>
          <w:sz w:val="26"/>
          <w:szCs w:val="26"/>
        </w:rPr>
      </w:pP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8"/>
        <w:gridCol w:w="6285"/>
      </w:tblGrid>
      <w:tr w:rsidR="000508BF" w14:paraId="480EBA9D" w14:textId="77777777" w:rsidTr="0032071E">
        <w:trPr>
          <w:trHeight w:val="135"/>
        </w:trPr>
        <w:tc>
          <w:tcPr>
            <w:tcW w:w="3908" w:type="dxa"/>
          </w:tcPr>
          <w:p w14:paraId="3DCCF967" w14:textId="7819F7F7" w:rsidR="000508BF" w:rsidRPr="000508BF" w:rsidRDefault="000508BF" w:rsidP="000508BF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Наименование:</w:t>
            </w:r>
          </w:p>
        </w:tc>
        <w:tc>
          <w:tcPr>
            <w:tcW w:w="6285" w:type="dxa"/>
          </w:tcPr>
          <w:p w14:paraId="7B88BEDA" w14:textId="4AFBEBBD" w:rsidR="000508BF" w:rsidRPr="000508BF" w:rsidRDefault="00646B2A" w:rsidP="00646B2A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 w:rsidRPr="00646B2A">
              <w:rPr>
                <w:bCs/>
                <w:sz w:val="24"/>
                <w:szCs w:val="26"/>
              </w:rPr>
              <w:t>Муфта соединительная ИГУР И-МС-ЦТ5/8</w:t>
            </w:r>
          </w:p>
        </w:tc>
      </w:tr>
      <w:tr w:rsidR="000508BF" w14:paraId="5AD9DA57" w14:textId="77777777" w:rsidTr="0032071E">
        <w:trPr>
          <w:trHeight w:val="135"/>
        </w:trPr>
        <w:tc>
          <w:tcPr>
            <w:tcW w:w="3908" w:type="dxa"/>
          </w:tcPr>
          <w:p w14:paraId="3D8E59FD" w14:textId="4E5A8411" w:rsidR="000508BF" w:rsidRPr="000508BF" w:rsidRDefault="00075170" w:rsidP="004C226F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Категория:</w:t>
            </w:r>
          </w:p>
        </w:tc>
        <w:tc>
          <w:tcPr>
            <w:tcW w:w="6285" w:type="dxa"/>
          </w:tcPr>
          <w:p w14:paraId="191F24F7" w14:textId="77570BD5" w:rsidR="000508BF" w:rsidRPr="000508BF" w:rsidRDefault="00075170" w:rsidP="00075170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 w:rsidRPr="00075170">
              <w:rPr>
                <w:bCs/>
                <w:sz w:val="24"/>
                <w:szCs w:val="26"/>
              </w:rPr>
              <w:t>Оборудование для заземления</w:t>
            </w:r>
          </w:p>
        </w:tc>
      </w:tr>
      <w:tr w:rsidR="00970C35" w14:paraId="6522416A" w14:textId="6B836679" w:rsidTr="0032071E">
        <w:trPr>
          <w:trHeight w:val="135"/>
        </w:trPr>
        <w:tc>
          <w:tcPr>
            <w:tcW w:w="3908" w:type="dxa"/>
          </w:tcPr>
          <w:p w14:paraId="3AC62865" w14:textId="13533ACD" w:rsidR="00970C35" w:rsidRPr="000508BF" w:rsidRDefault="000508BF" w:rsidP="00646B2A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 w:rsidRPr="000508BF">
              <w:rPr>
                <w:bCs/>
                <w:sz w:val="24"/>
                <w:szCs w:val="26"/>
              </w:rPr>
              <w:t>Длина</w:t>
            </w:r>
            <w:r w:rsidR="00646B2A">
              <w:rPr>
                <w:bCs/>
                <w:sz w:val="24"/>
                <w:szCs w:val="26"/>
              </w:rPr>
              <w:t>,</w:t>
            </w:r>
            <w:r w:rsidRPr="000508BF">
              <w:rPr>
                <w:bCs/>
                <w:sz w:val="24"/>
                <w:szCs w:val="26"/>
              </w:rPr>
              <w:t xml:space="preserve"> мм</w:t>
            </w:r>
          </w:p>
        </w:tc>
        <w:tc>
          <w:tcPr>
            <w:tcW w:w="6285" w:type="dxa"/>
          </w:tcPr>
          <w:p w14:paraId="2AFF21ED" w14:textId="615E35E5" w:rsidR="00970C35" w:rsidRPr="000508BF" w:rsidRDefault="00646B2A" w:rsidP="00970C35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70</w:t>
            </w:r>
          </w:p>
        </w:tc>
      </w:tr>
      <w:tr w:rsidR="00970C35" w14:paraId="2E907D8A" w14:textId="0292D61C" w:rsidTr="009974F5">
        <w:trPr>
          <w:trHeight w:val="210"/>
        </w:trPr>
        <w:tc>
          <w:tcPr>
            <w:tcW w:w="3908" w:type="dxa"/>
            <w:tcBorders>
              <w:top w:val="nil"/>
            </w:tcBorders>
          </w:tcPr>
          <w:p w14:paraId="6F406743" w14:textId="7E8B4FD0" w:rsidR="00970C35" w:rsidRPr="000508BF" w:rsidRDefault="00646B2A" w:rsidP="000508BF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Ширина, мм</w:t>
            </w:r>
          </w:p>
        </w:tc>
        <w:tc>
          <w:tcPr>
            <w:tcW w:w="6285" w:type="dxa"/>
          </w:tcPr>
          <w:p w14:paraId="562CB1E2" w14:textId="7646770B" w:rsidR="00970C35" w:rsidRPr="000508BF" w:rsidRDefault="00646B2A" w:rsidP="00970C35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22</w:t>
            </w:r>
          </w:p>
        </w:tc>
      </w:tr>
      <w:tr w:rsidR="00970C35" w14:paraId="06E98AD5" w14:textId="77777777" w:rsidTr="009974F5">
        <w:trPr>
          <w:trHeight w:val="210"/>
        </w:trPr>
        <w:tc>
          <w:tcPr>
            <w:tcW w:w="3908" w:type="dxa"/>
            <w:tcBorders>
              <w:top w:val="nil"/>
            </w:tcBorders>
          </w:tcPr>
          <w:p w14:paraId="53DEE2E6" w14:textId="4181E253" w:rsidR="00970C35" w:rsidRDefault="00646B2A" w:rsidP="000508BF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Высота, мм</w:t>
            </w:r>
          </w:p>
        </w:tc>
        <w:tc>
          <w:tcPr>
            <w:tcW w:w="6285" w:type="dxa"/>
          </w:tcPr>
          <w:p w14:paraId="28B37057" w14:textId="0851CD92" w:rsidR="00970C35" w:rsidRPr="00970C35" w:rsidRDefault="00646B2A" w:rsidP="00970C35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22</w:t>
            </w:r>
          </w:p>
        </w:tc>
      </w:tr>
      <w:tr w:rsidR="00B73F18" w14:paraId="61FBD1CC" w14:textId="77777777" w:rsidTr="009974F5">
        <w:trPr>
          <w:trHeight w:val="210"/>
        </w:trPr>
        <w:tc>
          <w:tcPr>
            <w:tcW w:w="3908" w:type="dxa"/>
            <w:tcBorders>
              <w:top w:val="nil"/>
            </w:tcBorders>
          </w:tcPr>
          <w:p w14:paraId="3364E769" w14:textId="2ED460D9" w:rsidR="00B73F18" w:rsidRDefault="00646B2A" w:rsidP="000508BF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Вес, г</w:t>
            </w:r>
          </w:p>
        </w:tc>
        <w:tc>
          <w:tcPr>
            <w:tcW w:w="6285" w:type="dxa"/>
          </w:tcPr>
          <w:p w14:paraId="410E706D" w14:textId="45481528" w:rsidR="00B73F18" w:rsidRDefault="00646B2A" w:rsidP="00970C35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120</w:t>
            </w:r>
          </w:p>
        </w:tc>
      </w:tr>
      <w:tr w:rsidR="00075170" w14:paraId="439B3919" w14:textId="77777777" w:rsidTr="009974F5">
        <w:trPr>
          <w:trHeight w:val="210"/>
        </w:trPr>
        <w:tc>
          <w:tcPr>
            <w:tcW w:w="3908" w:type="dxa"/>
            <w:tcBorders>
              <w:top w:val="nil"/>
            </w:tcBorders>
          </w:tcPr>
          <w:p w14:paraId="229F7BE9" w14:textId="34EA5EDB" w:rsidR="00075170" w:rsidRDefault="00075170" w:rsidP="000508BF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Резьба</w:t>
            </w:r>
          </w:p>
        </w:tc>
        <w:tc>
          <w:tcPr>
            <w:tcW w:w="6285" w:type="dxa"/>
          </w:tcPr>
          <w:p w14:paraId="5B616CE3" w14:textId="2C5A8DDF" w:rsidR="00075170" w:rsidRDefault="00075170" w:rsidP="00970C35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 w:rsidRPr="00075170">
              <w:rPr>
                <w:bCs/>
                <w:sz w:val="24"/>
                <w:szCs w:val="26"/>
              </w:rPr>
              <w:t>5/8"</w:t>
            </w:r>
          </w:p>
        </w:tc>
      </w:tr>
      <w:tr w:rsidR="00970C35" w14:paraId="1FBD4D48" w14:textId="7E1B3427" w:rsidTr="002E4F66">
        <w:trPr>
          <w:trHeight w:val="195"/>
        </w:trPr>
        <w:tc>
          <w:tcPr>
            <w:tcW w:w="3908" w:type="dxa"/>
          </w:tcPr>
          <w:p w14:paraId="409A0CA0" w14:textId="1404DE38" w:rsidR="00970C35" w:rsidRDefault="00075170" w:rsidP="00075170">
            <w:pPr>
              <w:spacing w:line="276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6285" w:type="dxa"/>
          </w:tcPr>
          <w:p w14:paraId="74ACC728" w14:textId="19CDD3B4" w:rsidR="00970C35" w:rsidRDefault="00075170" w:rsidP="00970C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Латунь</w:t>
            </w:r>
          </w:p>
        </w:tc>
      </w:tr>
    </w:tbl>
    <w:p w14:paraId="41C5D09E" w14:textId="77777777" w:rsidR="00973552" w:rsidRDefault="00973552">
      <w:pPr>
        <w:spacing w:line="276" w:lineRule="auto"/>
        <w:ind w:firstLine="709"/>
        <w:rPr>
          <w:sz w:val="24"/>
          <w:szCs w:val="24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не использовавшиеся ранее на энергообъектах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1D0EDAC" w14:textId="77777777" w:rsidR="00DB23D7" w:rsidRPr="0020489E" w:rsidRDefault="00AD429D" w:rsidP="00DB23D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0489E">
        <w:rPr>
          <w:sz w:val="24"/>
          <w:szCs w:val="24"/>
        </w:rPr>
        <w:tab/>
      </w:r>
      <w:r w:rsidRPr="0020489E">
        <w:rPr>
          <w:sz w:val="24"/>
          <w:szCs w:val="24"/>
        </w:rPr>
        <w:tab/>
      </w:r>
      <w:r w:rsidR="00DB23D7" w:rsidRPr="0020489E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3435DFA1" w:rsidR="008841E3" w:rsidRPr="003B5F20" w:rsidRDefault="00AD429D" w:rsidP="00DB23D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34D40EE4" w14:textId="77777777" w:rsidR="008841E3" w:rsidRPr="003B5F20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4D40EE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167C5">
        <w:rPr>
          <w:szCs w:val="24"/>
        </w:rPr>
        <w:t>Россети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77777777"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70B734" w14:textId="73A10754" w:rsidR="00B854D8" w:rsidRDefault="00B854D8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3A318BB" w14:textId="77777777" w:rsidR="000310A1" w:rsidRDefault="000310A1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B38B26B" w14:textId="77777777" w:rsidR="000310A1" w:rsidRDefault="000310A1" w:rsidP="000310A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92158CA" w14:textId="77777777" w:rsidR="000310A1" w:rsidRDefault="000310A1" w:rsidP="000310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22F8711D" w14:textId="77777777" w:rsidR="000310A1" w:rsidRDefault="000310A1" w:rsidP="00B854D8">
      <w:pPr>
        <w:tabs>
          <w:tab w:val="left" w:pos="4365"/>
        </w:tabs>
        <w:rPr>
          <w:sz w:val="26"/>
          <w:szCs w:val="26"/>
        </w:rPr>
      </w:pPr>
    </w:p>
    <w:sectPr w:rsidR="000310A1" w:rsidSect="00B854D8">
      <w:headerReference w:type="even" r:id="rId12"/>
      <w:pgSz w:w="12240" w:h="15840" w:code="1"/>
      <w:pgMar w:top="851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6F90E" w14:textId="77777777" w:rsidR="00C14884" w:rsidRDefault="00C14884">
      <w:r>
        <w:separator/>
      </w:r>
    </w:p>
  </w:endnote>
  <w:endnote w:type="continuationSeparator" w:id="0">
    <w:p w14:paraId="0E9869C1" w14:textId="77777777" w:rsidR="00C14884" w:rsidRDefault="00C1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B258F" w14:textId="77777777" w:rsidR="00C14884" w:rsidRDefault="00C14884">
      <w:r>
        <w:separator/>
      </w:r>
    </w:p>
  </w:footnote>
  <w:footnote w:type="continuationSeparator" w:id="0">
    <w:p w14:paraId="1C7A8C8B" w14:textId="77777777" w:rsidR="00C14884" w:rsidRDefault="00C14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02699"/>
    <w:rsid w:val="000310A1"/>
    <w:rsid w:val="00047AD0"/>
    <w:rsid w:val="000508BF"/>
    <w:rsid w:val="00075170"/>
    <w:rsid w:val="001167C5"/>
    <w:rsid w:val="00125E21"/>
    <w:rsid w:val="0020489E"/>
    <w:rsid w:val="00270396"/>
    <w:rsid w:val="00300014"/>
    <w:rsid w:val="003B5F20"/>
    <w:rsid w:val="004C226F"/>
    <w:rsid w:val="004F629F"/>
    <w:rsid w:val="00570AF4"/>
    <w:rsid w:val="00646B2A"/>
    <w:rsid w:val="007347F6"/>
    <w:rsid w:val="00764B72"/>
    <w:rsid w:val="008841E3"/>
    <w:rsid w:val="008B4CD0"/>
    <w:rsid w:val="00903542"/>
    <w:rsid w:val="00914E41"/>
    <w:rsid w:val="00970C35"/>
    <w:rsid w:val="00973552"/>
    <w:rsid w:val="00AD429D"/>
    <w:rsid w:val="00B054F8"/>
    <w:rsid w:val="00B426AE"/>
    <w:rsid w:val="00B62C3D"/>
    <w:rsid w:val="00B73F18"/>
    <w:rsid w:val="00B854D8"/>
    <w:rsid w:val="00BB3142"/>
    <w:rsid w:val="00C14884"/>
    <w:rsid w:val="00C50AE4"/>
    <w:rsid w:val="00CB4317"/>
    <w:rsid w:val="00D81B52"/>
    <w:rsid w:val="00DB23D7"/>
    <w:rsid w:val="00DC3DD6"/>
    <w:rsid w:val="00E018E8"/>
    <w:rsid w:val="00E02163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  <w15:docId w15:val="{9D9C5678-6760-42BC-B67A-172D7A08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uiPriority w:val="20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2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83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896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09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663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8607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008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57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single" w:sz="6" w:space="4" w:color="D5D7DC"/>
            <w:right w:val="none" w:sz="0" w:space="0" w:color="auto"/>
          </w:divBdr>
        </w:div>
      </w:divsChild>
    </w:div>
    <w:div w:id="20014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79B336F-B1F4-4EC6-B4D4-6B067E64B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4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8</cp:revision>
  <cp:lastPrinted>2010-09-30T13:29:00Z</cp:lastPrinted>
  <dcterms:created xsi:type="dcterms:W3CDTF">2022-12-29T17:27:00Z</dcterms:created>
  <dcterms:modified xsi:type="dcterms:W3CDTF">2022-12-30T11:25:00Z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